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449FB" w14:textId="514FB494" w:rsidR="008D5EB0" w:rsidRDefault="008D5EB0" w:rsidP="008D5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Pr="00F46D9F">
        <w:rPr>
          <w:b/>
          <w:i/>
          <w:noProof/>
          <w:sz w:val="28"/>
        </w:rPr>
        <w:t>S3-24</w:t>
      </w:r>
      <w:r w:rsidR="00C33BB9">
        <w:rPr>
          <w:b/>
          <w:i/>
          <w:noProof/>
          <w:sz w:val="28"/>
        </w:rPr>
        <w:t>1813</w:t>
      </w:r>
    </w:p>
    <w:p w14:paraId="5296E013" w14:textId="77777777" w:rsidR="008D5EB0" w:rsidRDefault="008D5EB0" w:rsidP="008D5EB0">
      <w:pPr>
        <w:pStyle w:val="Header"/>
        <w:rPr>
          <w:sz w:val="22"/>
          <w:szCs w:val="22"/>
        </w:rPr>
      </w:pPr>
      <w:r>
        <w:rPr>
          <w:sz w:val="24"/>
        </w:rPr>
        <w:t>Jeju, South Korea, 20th May – 24th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139E5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62F">
        <w:rPr>
          <w:rFonts w:ascii="Arial" w:hAnsi="Arial" w:cs="Arial"/>
          <w:b/>
          <w:sz w:val="22"/>
          <w:szCs w:val="22"/>
        </w:rPr>
        <w:t xml:space="preserve">Reply </w:t>
      </w:r>
      <w:r w:rsidR="00AE217D">
        <w:rPr>
          <w:rFonts w:ascii="Arial" w:hAnsi="Arial" w:cs="Arial"/>
          <w:b/>
          <w:sz w:val="22"/>
          <w:szCs w:val="22"/>
        </w:rPr>
        <w:t xml:space="preserve">LS on </w:t>
      </w:r>
      <w:r w:rsidR="00A901B5" w:rsidRPr="00A901B5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06BA196E" w14:textId="68C409DD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7938FD" w:rsidRPr="007938FD">
        <w:rPr>
          <w:rFonts w:ascii="Arial" w:hAnsi="Arial" w:cs="Arial"/>
          <w:sz w:val="22"/>
          <w:szCs w:val="22"/>
        </w:rPr>
        <w:t>S3-241750</w:t>
      </w:r>
      <w:r w:rsidR="00135C71">
        <w:rPr>
          <w:rFonts w:ascii="Arial" w:hAnsi="Arial" w:cs="Arial"/>
          <w:sz w:val="22"/>
          <w:szCs w:val="22"/>
        </w:rPr>
        <w:t>/</w:t>
      </w:r>
      <w:r w:rsidR="0081646C" w:rsidRPr="0081646C">
        <w:t xml:space="preserve"> </w:t>
      </w:r>
      <w:r w:rsidR="0081646C" w:rsidRPr="0081646C">
        <w:rPr>
          <w:rFonts w:ascii="Arial" w:hAnsi="Arial" w:cs="Arial"/>
          <w:sz w:val="22"/>
          <w:szCs w:val="22"/>
        </w:rPr>
        <w:t>S2-2309698</w:t>
      </w:r>
      <w:r w:rsidR="00B871DA">
        <w:rPr>
          <w:rFonts w:ascii="Arial" w:hAnsi="Arial" w:cs="Arial"/>
          <w:sz w:val="22"/>
          <w:szCs w:val="22"/>
        </w:rPr>
        <w:t xml:space="preserve"> </w:t>
      </w:r>
      <w:r w:rsidR="00E9470D" w:rsidRPr="00E9470D">
        <w:rPr>
          <w:rFonts w:ascii="Arial" w:hAnsi="Arial" w:cs="Arial"/>
          <w:sz w:val="22"/>
          <w:szCs w:val="22"/>
        </w:rPr>
        <w:t xml:space="preserve">LS </w:t>
      </w:r>
      <w:r w:rsidR="00A901B5" w:rsidRPr="00A901B5">
        <w:rPr>
          <w:rFonts w:ascii="Arial" w:hAnsi="Arial" w:cs="Arial"/>
          <w:sz w:val="22"/>
          <w:szCs w:val="22"/>
        </w:rPr>
        <w:t xml:space="preserve">Clarification related to reliable </w:t>
      </w:r>
      <w:proofErr w:type="gramStart"/>
      <w:r w:rsidR="00A901B5" w:rsidRPr="00A901B5">
        <w:rPr>
          <w:rFonts w:ascii="Arial" w:hAnsi="Arial" w:cs="Arial"/>
          <w:sz w:val="22"/>
          <w:szCs w:val="22"/>
        </w:rPr>
        <w:t>location</w:t>
      </w:r>
      <w:proofErr w:type="gramEnd"/>
    </w:p>
    <w:p w14:paraId="2C6E4D6E" w14:textId="1433BB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3EFFA9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54391D9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3556BD">
        <w:rPr>
          <w:rFonts w:ascii="Arial" w:hAnsi="Arial" w:cs="Arial"/>
          <w:b/>
          <w:sz w:val="22"/>
          <w:szCs w:val="22"/>
        </w:rPr>
        <w:t>6</w:t>
      </w:r>
    </w:p>
    <w:p w14:paraId="2548326B" w14:textId="75DD90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2E3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FFF8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 xml:space="preserve">saurabh </w:t>
      </w:r>
      <w:proofErr w:type="gramStart"/>
      <w:r w:rsidR="00570A58">
        <w:rPr>
          <w:rFonts w:ascii="Arial" w:hAnsi="Arial" w:cs="Arial"/>
          <w:b/>
          <w:bCs/>
          <w:sz w:val="22"/>
          <w:szCs w:val="22"/>
        </w:rPr>
        <w:t>khare</w:t>
      </w:r>
      <w:proofErr w:type="gramEnd"/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03AAB9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2E3B" w:rsidRPr="00734AF5"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3C126A52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B274DE">
        <w:rPr>
          <w:rFonts w:ascii="Arial" w:hAnsi="Arial" w:cs="Arial"/>
        </w:rPr>
        <w:t>SA2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7938FD" w:rsidRPr="007938FD">
        <w:rPr>
          <w:rFonts w:ascii="Arial" w:hAnsi="Arial" w:cs="Arial"/>
          <w:sz w:val="22"/>
          <w:szCs w:val="22"/>
        </w:rPr>
        <w:t>S3-241750</w:t>
      </w:r>
      <w:r w:rsidR="00B274DE">
        <w:rPr>
          <w:rFonts w:ascii="Arial" w:hAnsi="Arial" w:cs="Arial"/>
          <w:sz w:val="22"/>
          <w:szCs w:val="22"/>
        </w:rPr>
        <w:t>/</w:t>
      </w:r>
      <w:r w:rsidR="00B274DE" w:rsidRPr="0081646C">
        <w:t xml:space="preserve"> </w:t>
      </w:r>
      <w:r w:rsidR="00B274DE" w:rsidRPr="0081646C">
        <w:rPr>
          <w:rFonts w:ascii="Arial" w:hAnsi="Arial" w:cs="Arial"/>
          <w:sz w:val="22"/>
          <w:szCs w:val="22"/>
        </w:rPr>
        <w:t>S2-2309698</w:t>
      </w:r>
      <w:r w:rsidR="00D80B59">
        <w:rPr>
          <w:rFonts w:ascii="Arial" w:hAnsi="Arial" w:cs="Arial"/>
          <w:sz w:val="22"/>
          <w:szCs w:val="22"/>
        </w:rPr>
        <w:t>,</w:t>
      </w:r>
      <w:r w:rsidR="00700529">
        <w:rPr>
          <w:rFonts w:ascii="Arial" w:hAnsi="Arial" w:cs="Arial"/>
          <w:sz w:val="22"/>
          <w:szCs w:val="22"/>
        </w:rPr>
        <w:t xml:space="preserve"> </w:t>
      </w:r>
      <w:r w:rsidR="00700529" w:rsidRPr="00E9470D">
        <w:rPr>
          <w:rFonts w:ascii="Arial" w:hAnsi="Arial" w:cs="Arial"/>
          <w:sz w:val="22"/>
          <w:szCs w:val="22"/>
        </w:rPr>
        <w:t xml:space="preserve">LS on </w:t>
      </w:r>
      <w:r w:rsidR="005D6FD9" w:rsidRPr="005D6FD9">
        <w:rPr>
          <w:rFonts w:ascii="Arial" w:hAnsi="Arial" w:cs="Arial"/>
          <w:sz w:val="22"/>
          <w:szCs w:val="22"/>
        </w:rPr>
        <w:t>Clarification related to reliable location</w:t>
      </w:r>
      <w:r w:rsidRPr="008D3FDF">
        <w:rPr>
          <w:rFonts w:ascii="Arial" w:hAnsi="Arial" w:cs="Arial"/>
        </w:rPr>
        <w:t>.</w:t>
      </w:r>
    </w:p>
    <w:p w14:paraId="48F43DBC" w14:textId="11D8F57A" w:rsidR="0096026D" w:rsidRDefault="0096026D" w:rsidP="008D3FDF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asked in the LS</w:t>
      </w:r>
    </w:p>
    <w:p w14:paraId="6235C59F" w14:textId="77777777" w:rsidR="000B42E7" w:rsidRDefault="0096026D" w:rsidP="000B42E7">
      <w:pPr>
        <w:ind w:left="720"/>
      </w:pPr>
      <w:r w:rsidRPr="0096026D">
        <w:rPr>
          <w:rFonts w:ascii="Arial" w:hAnsi="Arial" w:cs="Arial"/>
          <w:b/>
          <w:bCs/>
          <w:lang w:eastAsia="en-IN"/>
        </w:rPr>
        <w:t xml:space="preserve">Question1: </w:t>
      </w:r>
      <w:r w:rsidR="000B42E7">
        <w:t xml:space="preserve">SA2 asks SA3 whether, </w:t>
      </w:r>
      <w:proofErr w:type="gramStart"/>
      <w:r w:rsidR="000B42E7">
        <w:t>in order to</w:t>
      </w:r>
      <w:proofErr w:type="gramEnd"/>
      <w:r w:rsidR="000B42E7">
        <w:t xml:space="preserve"> satisfy the current reliable location information request, additional positioning methods should be considered and what would be the requirements for that. </w:t>
      </w:r>
    </w:p>
    <w:p w14:paraId="79E65C9F" w14:textId="43EB4725" w:rsidR="0096026D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hd w:val="clear" w:color="auto" w:fill="FFFF99"/>
          <w:lang w:val="en-US" w:eastAsia="en-IN"/>
        </w:rPr>
      </w:pPr>
    </w:p>
    <w:p w14:paraId="6A92AD76" w14:textId="19D35384" w:rsidR="00AA77FA" w:rsidRPr="000F6242" w:rsidRDefault="0096026D" w:rsidP="000B42E7">
      <w:pPr>
        <w:ind w:firstLine="720"/>
        <w:rPr>
          <w:i/>
          <w:iCs/>
          <w:color w:val="0070C0"/>
        </w:rPr>
      </w:pPr>
      <w:r>
        <w:rPr>
          <w:rFonts w:ascii="Arial" w:hAnsi="Arial" w:cs="Arial"/>
        </w:rPr>
        <w:t xml:space="preserve">SA3&gt; </w:t>
      </w:r>
      <w:r w:rsidR="00432608">
        <w:t>As per SA3 Rel17 TS 33</w:t>
      </w:r>
      <w:r w:rsidR="0029473C">
        <w:t>.</w:t>
      </w:r>
      <w:r w:rsidR="00432608">
        <w:t>256, reliability means using the existing network-assisted positioning method</w:t>
      </w:r>
      <w:r w:rsidR="005C42F9">
        <w:t xml:space="preserve"> in Rel17</w:t>
      </w:r>
      <w:r w:rsidR="00432608">
        <w:t xml:space="preserve">, which relies on location measurements from NG-RAN nodes. SA3 does not </w:t>
      </w:r>
      <w:r w:rsidR="005C42F9">
        <w:t xml:space="preserve">want </w:t>
      </w:r>
      <w:r w:rsidR="00432608">
        <w:t>the additional</w:t>
      </w:r>
      <w:r w:rsidR="00472E77">
        <w:t>/</w:t>
      </w:r>
      <w:r w:rsidR="00432608">
        <w:t xml:space="preserve">new positioning method </w:t>
      </w:r>
      <w:r w:rsidR="00472E77">
        <w:t>for this requirement</w:t>
      </w:r>
      <w:r w:rsidR="00432608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8FDC3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036807">
        <w:rPr>
          <w:rFonts w:ascii="Arial" w:hAnsi="Arial" w:cs="Arial"/>
          <w:b/>
        </w:rPr>
        <w:t>SA2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59100F22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9A45C1">
        <w:rPr>
          <w:rFonts w:ascii="Arial" w:hAnsi="Arial" w:cs="Arial"/>
          <w:color w:val="000000" w:themeColor="text1"/>
        </w:rPr>
        <w:t>SA2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responses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2441E7" w14:textId="77777777" w:rsidR="00025C23" w:rsidRDefault="00025C23" w:rsidP="00025C23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0F011223" w14:textId="77777777" w:rsidR="00025C23" w:rsidRDefault="00025C23" w:rsidP="00025C23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D7222" w14:textId="77777777" w:rsidR="000B5963" w:rsidRDefault="000B5963">
      <w:pPr>
        <w:spacing w:after="0"/>
      </w:pPr>
      <w:r>
        <w:separator/>
      </w:r>
    </w:p>
  </w:endnote>
  <w:endnote w:type="continuationSeparator" w:id="0">
    <w:p w14:paraId="096914F5" w14:textId="77777777" w:rsidR="000B5963" w:rsidRDefault="000B5963">
      <w:pPr>
        <w:spacing w:after="0"/>
      </w:pPr>
      <w:r>
        <w:continuationSeparator/>
      </w:r>
    </w:p>
  </w:endnote>
  <w:endnote w:type="continuationNotice" w:id="1">
    <w:p w14:paraId="3849915E" w14:textId="77777777" w:rsidR="000B5963" w:rsidRDefault="000B59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C66C" w14:textId="77777777" w:rsidR="000B5963" w:rsidRDefault="000B5963">
      <w:pPr>
        <w:spacing w:after="0"/>
      </w:pPr>
      <w:r>
        <w:separator/>
      </w:r>
    </w:p>
  </w:footnote>
  <w:footnote w:type="continuationSeparator" w:id="0">
    <w:p w14:paraId="30F2A0B8" w14:textId="77777777" w:rsidR="000B5963" w:rsidRDefault="000B5963">
      <w:pPr>
        <w:spacing w:after="0"/>
      </w:pPr>
      <w:r>
        <w:continuationSeparator/>
      </w:r>
    </w:p>
  </w:footnote>
  <w:footnote w:type="continuationNotice" w:id="1">
    <w:p w14:paraId="63E610A1" w14:textId="77777777" w:rsidR="000B5963" w:rsidRDefault="000B59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5248987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C23"/>
    <w:rsid w:val="00036807"/>
    <w:rsid w:val="0006083C"/>
    <w:rsid w:val="00074D3C"/>
    <w:rsid w:val="000A41DF"/>
    <w:rsid w:val="000B21DF"/>
    <w:rsid w:val="000B42E7"/>
    <w:rsid w:val="000B553C"/>
    <w:rsid w:val="000B5963"/>
    <w:rsid w:val="000C5BB3"/>
    <w:rsid w:val="000E08AC"/>
    <w:rsid w:val="000E6116"/>
    <w:rsid w:val="000E69BD"/>
    <w:rsid w:val="000F6242"/>
    <w:rsid w:val="00103FF1"/>
    <w:rsid w:val="0011646C"/>
    <w:rsid w:val="00135C71"/>
    <w:rsid w:val="0013662C"/>
    <w:rsid w:val="00153931"/>
    <w:rsid w:val="001848E9"/>
    <w:rsid w:val="00196B59"/>
    <w:rsid w:val="00196DA1"/>
    <w:rsid w:val="001A14F2"/>
    <w:rsid w:val="001B3A86"/>
    <w:rsid w:val="001B763F"/>
    <w:rsid w:val="001D3422"/>
    <w:rsid w:val="001E6996"/>
    <w:rsid w:val="001F2BF6"/>
    <w:rsid w:val="001F6397"/>
    <w:rsid w:val="00220060"/>
    <w:rsid w:val="002227A0"/>
    <w:rsid w:val="00226381"/>
    <w:rsid w:val="002473B2"/>
    <w:rsid w:val="002645AC"/>
    <w:rsid w:val="0026653B"/>
    <w:rsid w:val="0027050B"/>
    <w:rsid w:val="00280A30"/>
    <w:rsid w:val="002869FE"/>
    <w:rsid w:val="0029473C"/>
    <w:rsid w:val="002A70AE"/>
    <w:rsid w:val="002E01C1"/>
    <w:rsid w:val="002F1940"/>
    <w:rsid w:val="00316895"/>
    <w:rsid w:val="00322204"/>
    <w:rsid w:val="003330D7"/>
    <w:rsid w:val="00345368"/>
    <w:rsid w:val="003556BD"/>
    <w:rsid w:val="00362EB4"/>
    <w:rsid w:val="00383545"/>
    <w:rsid w:val="003A3CAA"/>
    <w:rsid w:val="003C06D2"/>
    <w:rsid w:val="003C7648"/>
    <w:rsid w:val="003F5E20"/>
    <w:rsid w:val="004074D2"/>
    <w:rsid w:val="00432608"/>
    <w:rsid w:val="00433500"/>
    <w:rsid w:val="00433F71"/>
    <w:rsid w:val="0043559E"/>
    <w:rsid w:val="0043626A"/>
    <w:rsid w:val="00440D43"/>
    <w:rsid w:val="00441B3A"/>
    <w:rsid w:val="00443A6C"/>
    <w:rsid w:val="00470DF6"/>
    <w:rsid w:val="00472E77"/>
    <w:rsid w:val="0049448A"/>
    <w:rsid w:val="004E3939"/>
    <w:rsid w:val="004F27DF"/>
    <w:rsid w:val="00500BD3"/>
    <w:rsid w:val="0050543F"/>
    <w:rsid w:val="00526DDD"/>
    <w:rsid w:val="00532491"/>
    <w:rsid w:val="00570A58"/>
    <w:rsid w:val="00583F1E"/>
    <w:rsid w:val="005B6433"/>
    <w:rsid w:val="005C42F9"/>
    <w:rsid w:val="005D6FD9"/>
    <w:rsid w:val="006052AD"/>
    <w:rsid w:val="006914A7"/>
    <w:rsid w:val="00693688"/>
    <w:rsid w:val="006B42D0"/>
    <w:rsid w:val="006D74E8"/>
    <w:rsid w:val="00700529"/>
    <w:rsid w:val="00734AF5"/>
    <w:rsid w:val="0073766B"/>
    <w:rsid w:val="00767BEF"/>
    <w:rsid w:val="007938FD"/>
    <w:rsid w:val="007D3A8C"/>
    <w:rsid w:val="007D51FF"/>
    <w:rsid w:val="007E49DA"/>
    <w:rsid w:val="007F4F92"/>
    <w:rsid w:val="007F60BC"/>
    <w:rsid w:val="0081646C"/>
    <w:rsid w:val="008551FE"/>
    <w:rsid w:val="008758B0"/>
    <w:rsid w:val="0089665C"/>
    <w:rsid w:val="008D3FDF"/>
    <w:rsid w:val="008D5EB0"/>
    <w:rsid w:val="008D772F"/>
    <w:rsid w:val="008F52B7"/>
    <w:rsid w:val="00914CD1"/>
    <w:rsid w:val="0096026D"/>
    <w:rsid w:val="009603F6"/>
    <w:rsid w:val="00964DF2"/>
    <w:rsid w:val="00985856"/>
    <w:rsid w:val="009963AC"/>
    <w:rsid w:val="0099764C"/>
    <w:rsid w:val="009A2875"/>
    <w:rsid w:val="009A45C1"/>
    <w:rsid w:val="009C01E1"/>
    <w:rsid w:val="009F259F"/>
    <w:rsid w:val="00A455B0"/>
    <w:rsid w:val="00A5017D"/>
    <w:rsid w:val="00A70448"/>
    <w:rsid w:val="00A7651F"/>
    <w:rsid w:val="00A901B5"/>
    <w:rsid w:val="00AA26E1"/>
    <w:rsid w:val="00AA4FF3"/>
    <w:rsid w:val="00AA77FA"/>
    <w:rsid w:val="00AD7C60"/>
    <w:rsid w:val="00AE1B3E"/>
    <w:rsid w:val="00AE217D"/>
    <w:rsid w:val="00AF007F"/>
    <w:rsid w:val="00AF40B0"/>
    <w:rsid w:val="00B0478E"/>
    <w:rsid w:val="00B274DE"/>
    <w:rsid w:val="00B304E8"/>
    <w:rsid w:val="00B34496"/>
    <w:rsid w:val="00B35644"/>
    <w:rsid w:val="00B40EA7"/>
    <w:rsid w:val="00B871DA"/>
    <w:rsid w:val="00B97703"/>
    <w:rsid w:val="00BA3A8C"/>
    <w:rsid w:val="00BA3D66"/>
    <w:rsid w:val="00C02E3B"/>
    <w:rsid w:val="00C04BFC"/>
    <w:rsid w:val="00C17229"/>
    <w:rsid w:val="00C33BB9"/>
    <w:rsid w:val="00C43AB5"/>
    <w:rsid w:val="00C7460E"/>
    <w:rsid w:val="00C7762F"/>
    <w:rsid w:val="00C85FAD"/>
    <w:rsid w:val="00CB2B16"/>
    <w:rsid w:val="00CF6087"/>
    <w:rsid w:val="00D14BB6"/>
    <w:rsid w:val="00D2351C"/>
    <w:rsid w:val="00D2413E"/>
    <w:rsid w:val="00D24B8A"/>
    <w:rsid w:val="00D33624"/>
    <w:rsid w:val="00D80B59"/>
    <w:rsid w:val="00DA5FD6"/>
    <w:rsid w:val="00DA794C"/>
    <w:rsid w:val="00E2241D"/>
    <w:rsid w:val="00E9470D"/>
    <w:rsid w:val="00E97DFD"/>
    <w:rsid w:val="00F25496"/>
    <w:rsid w:val="00F30BD0"/>
    <w:rsid w:val="00F667CF"/>
    <w:rsid w:val="00F74B1F"/>
    <w:rsid w:val="00F803BE"/>
    <w:rsid w:val="00FB2E7B"/>
    <w:rsid w:val="00FE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2A70A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5AIRPNAIUNRU-931754773-4522</_dlc_DocId>
    <HideFromDelve xmlns="71c5aaf6-e6ce-465b-b873-5148d2a4c105">false</HideFromDelve>
    <_dlc_DocIdUrl xmlns="71c5aaf6-e6ce-465b-b873-5148d2a4c105">
      <Url>https://nokia.sharepoint.com/sites/c5g/security/_layouts/15/DocIdRedir.aspx?ID=5AIRPNAIUNRU-931754773-4522</Url>
      <Description>5AIRPNAIUNRU-931754773-4522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71A469-3810-4D6E-93CB-9DAADAC4E4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6A2414FF-E0C5-45AB-8ECC-038525F57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1</Pages>
  <Words>194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Saurabh1</cp:lastModifiedBy>
  <cp:revision>120</cp:revision>
  <cp:lastPrinted>2002-04-23T07:10:00Z</cp:lastPrinted>
  <dcterms:created xsi:type="dcterms:W3CDTF">2021-12-23T17:29:00Z</dcterms:created>
  <dcterms:modified xsi:type="dcterms:W3CDTF">2024-05-11T07:36:00Z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64eaa375-9c22-4258-8c0d-ce3324029be7</vt:lpwstr>
  </property>
  <property fmtid="{D5CDD505-2E9C-101B-9397-08002B2CF9AE}" pid="4" name="MediaServiceImageTags">
    <vt:lpwstr/>
  </property>
</Properties>
</file>